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61D2B" w14:textId="5ACDFD9C" w:rsidR="00BA00AB" w:rsidRDefault="00C2670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PYGOT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d.1483-4)</w:t>
      </w:r>
    </w:p>
    <w:p w14:paraId="2B871E0B" w14:textId="4839C8FB" w:rsidR="00C26709" w:rsidRDefault="00C2670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buried in Clerkenwell.</w:t>
      </w:r>
    </w:p>
    <w:p w14:paraId="6BE0258A" w14:textId="110D0F9A" w:rsidR="00C26709" w:rsidRDefault="00C2670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1C5326" w14:textId="02AEA83C" w:rsidR="00C26709" w:rsidRDefault="00C2670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78A798" w14:textId="290D4F5A" w:rsidR="00C26709" w:rsidRDefault="00C2670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Apr.1483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p.133)</w:t>
      </w:r>
    </w:p>
    <w:p w14:paraId="7EA9F78C" w14:textId="70CFA226" w:rsidR="00C26709" w:rsidRDefault="00C2670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Aug.1484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688C6CFC" w14:textId="6E3DF003" w:rsidR="00C26709" w:rsidRDefault="00C2670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2D9594" w14:textId="44D03D96" w:rsidR="00C26709" w:rsidRDefault="00C2670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D76FC6" w14:textId="1DB8DE9A" w:rsidR="00C26709" w:rsidRPr="00C26709" w:rsidRDefault="00C2670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May 2021</w:t>
      </w:r>
    </w:p>
    <w:sectPr w:rsidR="00C26709" w:rsidRPr="00C267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F9E01" w14:textId="77777777" w:rsidR="00C26709" w:rsidRDefault="00C26709" w:rsidP="009139A6">
      <w:r>
        <w:separator/>
      </w:r>
    </w:p>
  </w:endnote>
  <w:endnote w:type="continuationSeparator" w:id="0">
    <w:p w14:paraId="4348D211" w14:textId="77777777" w:rsidR="00C26709" w:rsidRDefault="00C2670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A66D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0C33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CCDC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9C9E5" w14:textId="77777777" w:rsidR="00C26709" w:rsidRDefault="00C26709" w:rsidP="009139A6">
      <w:r>
        <w:separator/>
      </w:r>
    </w:p>
  </w:footnote>
  <w:footnote w:type="continuationSeparator" w:id="0">
    <w:p w14:paraId="3FA928F0" w14:textId="77777777" w:rsidR="00C26709" w:rsidRDefault="00C2670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ECB0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042E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0954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709"/>
    <w:rsid w:val="000666E0"/>
    <w:rsid w:val="002510B7"/>
    <w:rsid w:val="005C130B"/>
    <w:rsid w:val="00826F5C"/>
    <w:rsid w:val="009139A6"/>
    <w:rsid w:val="009448BB"/>
    <w:rsid w:val="00A3176C"/>
    <w:rsid w:val="00AE65F8"/>
    <w:rsid w:val="00B55E59"/>
    <w:rsid w:val="00BA00AB"/>
    <w:rsid w:val="00C2606D"/>
    <w:rsid w:val="00C26709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2DE961"/>
  <w15:chartTrackingRefBased/>
  <w15:docId w15:val="{C5B2A454-1D18-46F0-A990-3D4B7234A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18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4</cp:revision>
  <dcterms:created xsi:type="dcterms:W3CDTF">2021-05-18T15:27:00Z</dcterms:created>
  <dcterms:modified xsi:type="dcterms:W3CDTF">2021-05-18T15:45:00Z</dcterms:modified>
</cp:coreProperties>
</file>